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1284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0F1608" w:rsidRDefault="000F16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F160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0F160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Εκτυπωτής ετικετών με θερμική εκτύπωση,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F1608" w:rsidP="000F16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ανάλυση ~300×600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dpi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F16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πλάτος ετικέτας έως 62 </w:t>
            </w:r>
            <w:proofErr w:type="spellStart"/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F16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ταχύτητα εκτύπωσης έως 93 ετικέτες/λεπτό,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F16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θύρες USB / </w:t>
            </w:r>
            <w:proofErr w:type="spellStart"/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Ethernet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F16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υποστήριξη </w:t>
            </w:r>
            <w:proofErr w:type="spellStart"/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TrueType</w:t>
            </w:r>
            <w:proofErr w:type="spellEnd"/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γραμματοσειρών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F16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κόπτης με διάρκεια ζωής ~300.000 ετικετών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0F1608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0F1608" w:rsidRPr="0081284E" w:rsidRDefault="0081284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F1608" w:rsidRPr="000F1608" w:rsidRDefault="000F16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συμβατός με Windows / </w:t>
            </w:r>
            <w:proofErr w:type="spellStart"/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Mac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0F1608" w:rsidRPr="000F1608" w:rsidRDefault="000F16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0F1608" w:rsidRPr="008D329F" w:rsidRDefault="000F160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0F1608" w:rsidRPr="008D329F" w:rsidRDefault="000F160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1284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0F16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0F1608"/>
    <w:rsid w:val="00115F5C"/>
    <w:rsid w:val="0024151E"/>
    <w:rsid w:val="002C5B52"/>
    <w:rsid w:val="007C3968"/>
    <w:rsid w:val="0081284E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26B7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A2E801FA</Template>
  <TotalTime>1</TotalTime>
  <Pages>1</Pages>
  <Words>75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2025-10-30T07:32:00Z</dcterms:created>
  <dcterms:modified xsi:type="dcterms:W3CDTF">2025-10-30T07:33:00Z</dcterms:modified>
</cp:coreProperties>
</file>